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CE89A" w14:textId="77777777" w:rsidR="00B233F6" w:rsidRDefault="00B233F6" w:rsidP="00B233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Agnes AMYE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5AC412A5" w14:textId="77777777" w:rsidR="00B233F6" w:rsidRDefault="00B233F6" w:rsidP="00B233F6">
      <w:pPr>
        <w:pStyle w:val="NoSpacing"/>
        <w:rPr>
          <w:rFonts w:cs="Times New Roman"/>
          <w:szCs w:val="24"/>
        </w:rPr>
      </w:pPr>
    </w:p>
    <w:p w14:paraId="2F0C2557" w14:textId="77777777" w:rsidR="00B233F6" w:rsidRDefault="00B233F6" w:rsidP="00B233F6">
      <w:pPr>
        <w:pStyle w:val="NoSpacing"/>
        <w:rPr>
          <w:rFonts w:cs="Times New Roman"/>
          <w:szCs w:val="24"/>
        </w:rPr>
      </w:pPr>
    </w:p>
    <w:p w14:paraId="00014A42" w14:textId="77777777" w:rsidR="00B233F6" w:rsidRDefault="00B233F6" w:rsidP="00B233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Apr.1434</w:t>
      </w:r>
      <w:r>
        <w:rPr>
          <w:rFonts w:cs="Times New Roman"/>
          <w:szCs w:val="24"/>
        </w:rPr>
        <w:tab/>
        <w:t xml:space="preserve">Matilda </w:t>
      </w:r>
      <w:proofErr w:type="spellStart"/>
      <w:r>
        <w:rPr>
          <w:rFonts w:cs="Times New Roman"/>
          <w:szCs w:val="24"/>
        </w:rPr>
        <w:t>att</w:t>
      </w:r>
      <w:proofErr w:type="spellEnd"/>
      <w:r>
        <w:rPr>
          <w:rFonts w:cs="Times New Roman"/>
          <w:szCs w:val="24"/>
        </w:rPr>
        <w:t xml:space="preserve"> Mille of Barnet(q.v.) left her a bequest in her Will.</w:t>
      </w:r>
    </w:p>
    <w:p w14:paraId="4C8A7CAC" w14:textId="77777777" w:rsidR="00B233F6" w:rsidRDefault="00B233F6" w:rsidP="00B233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</w:p>
    <w:p w14:paraId="77DDC340" w14:textId="77777777" w:rsidR="00B233F6" w:rsidRDefault="00B233F6" w:rsidP="00B233F6">
      <w:pPr>
        <w:pStyle w:val="NoSpacing"/>
        <w:ind w:left="720" w:firstLine="720"/>
        <w:rPr>
          <w:rFonts w:cs="Times New Roman"/>
          <w:szCs w:val="24"/>
        </w:rPr>
      </w:pPr>
      <w:proofErr w:type="spellStart"/>
      <w:proofErr w:type="gramStart"/>
      <w:r>
        <w:rPr>
          <w:rFonts w:cs="Times New Roman"/>
          <w:szCs w:val="24"/>
        </w:rPr>
        <w:t>vol.II</w:t>
      </w:r>
      <w:proofErr w:type="spellEnd"/>
      <w:proofErr w:type="gramEnd"/>
      <w:r>
        <w:rPr>
          <w:rFonts w:cs="Times New Roman"/>
          <w:szCs w:val="24"/>
        </w:rPr>
        <w:t xml:space="preserve"> p.46)</w:t>
      </w:r>
    </w:p>
    <w:p w14:paraId="1198641E" w14:textId="77777777" w:rsidR="00B233F6" w:rsidRDefault="00B233F6" w:rsidP="00B233F6">
      <w:pPr>
        <w:pStyle w:val="NoSpacing"/>
        <w:rPr>
          <w:rFonts w:cs="Times New Roman"/>
          <w:szCs w:val="24"/>
        </w:rPr>
      </w:pPr>
    </w:p>
    <w:p w14:paraId="1E457BBD" w14:textId="77777777" w:rsidR="00B233F6" w:rsidRDefault="00B233F6" w:rsidP="00B233F6">
      <w:pPr>
        <w:pStyle w:val="NoSpacing"/>
        <w:rPr>
          <w:rFonts w:cs="Times New Roman"/>
          <w:szCs w:val="24"/>
        </w:rPr>
      </w:pPr>
    </w:p>
    <w:p w14:paraId="6AA8B4E9" w14:textId="77777777" w:rsidR="00B233F6" w:rsidRDefault="00B233F6" w:rsidP="00B233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February 2025</w:t>
      </w:r>
    </w:p>
    <w:p w14:paraId="57DD18F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A5C42" w14:textId="77777777" w:rsidR="00B233F6" w:rsidRDefault="00B233F6" w:rsidP="009139A6">
      <w:r>
        <w:separator/>
      </w:r>
    </w:p>
  </w:endnote>
  <w:endnote w:type="continuationSeparator" w:id="0">
    <w:p w14:paraId="701DF4C5" w14:textId="77777777" w:rsidR="00B233F6" w:rsidRDefault="00B233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112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8127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FD4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91D49" w14:textId="77777777" w:rsidR="00B233F6" w:rsidRDefault="00B233F6" w:rsidP="009139A6">
      <w:r>
        <w:separator/>
      </w:r>
    </w:p>
  </w:footnote>
  <w:footnote w:type="continuationSeparator" w:id="0">
    <w:p w14:paraId="06B00874" w14:textId="77777777" w:rsidR="00B233F6" w:rsidRDefault="00B233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1CD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837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C79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3F6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233F6"/>
    <w:rsid w:val="00BA00AB"/>
    <w:rsid w:val="00BF1B0E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2C43E"/>
  <w15:chartTrackingRefBased/>
  <w15:docId w15:val="{78450D1E-E962-439B-BE00-53556519C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2025-02-05T21:13:00Z</dcterms:created>
  <dcterms:modified xsi:type="dcterms:W3CDTF">2025-02-05T21:13:00Z</dcterms:modified>
</cp:coreProperties>
</file>